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6143C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SWEVEN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fl.1479)</w:t>
      </w:r>
    </w:p>
    <w:p w14:paraId="37F338A2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</w:p>
    <w:p w14:paraId="08D07BD7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</w:p>
    <w:p w14:paraId="412BAA8B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22 Sep.1479</w:t>
      </w:r>
      <w:r>
        <w:rPr>
          <w:rFonts w:eastAsia="Times New Roman" w:cs="Times New Roman"/>
          <w:szCs w:val="24"/>
        </w:rPr>
        <w:tab/>
        <w:t xml:space="preserve">He was a witness </w:t>
      </w:r>
      <w:proofErr w:type="gramStart"/>
      <w:r>
        <w:rPr>
          <w:rFonts w:eastAsia="Times New Roman" w:cs="Times New Roman"/>
          <w:szCs w:val="24"/>
        </w:rPr>
        <w:t>of</w:t>
      </w:r>
      <w:proofErr w:type="gramEnd"/>
      <w:r>
        <w:rPr>
          <w:rFonts w:eastAsia="Times New Roman" w:cs="Times New Roman"/>
          <w:szCs w:val="24"/>
        </w:rPr>
        <w:t xml:space="preserve"> the Will of John Carre of Cromer(q.v.).</w:t>
      </w:r>
    </w:p>
    <w:p w14:paraId="433A5C41" w14:textId="77777777" w:rsidR="001B4AE6" w:rsidRDefault="001B4AE6" w:rsidP="001B4AE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(“The </w:t>
      </w:r>
      <w:proofErr w:type="spellStart"/>
      <w:r>
        <w:rPr>
          <w:rFonts w:eastAsia="Times New Roman" w:cs="Times New Roman"/>
          <w:szCs w:val="24"/>
        </w:rPr>
        <w:t>Logge</w:t>
      </w:r>
      <w:proofErr w:type="spellEnd"/>
      <w:r>
        <w:rPr>
          <w:rFonts w:eastAsia="Times New Roman" w:cs="Times New Roman"/>
          <w:szCs w:val="24"/>
        </w:rPr>
        <w:t xml:space="preserve"> Register of P.C.C. Wills 1479 to 1486” ed. Lesley Boatwright, Moira </w:t>
      </w:r>
      <w:proofErr w:type="spellStart"/>
      <w:r>
        <w:rPr>
          <w:rFonts w:eastAsia="Times New Roman" w:cs="Times New Roman"/>
          <w:szCs w:val="24"/>
        </w:rPr>
        <w:t>Habberjam</w:t>
      </w:r>
      <w:proofErr w:type="spellEnd"/>
      <w:r>
        <w:rPr>
          <w:rFonts w:eastAsia="Times New Roman" w:cs="Times New Roman"/>
          <w:szCs w:val="24"/>
        </w:rPr>
        <w:t xml:space="preserve"> and Peter Hammond, pub. The Richard III Society 2008 </w:t>
      </w:r>
    </w:p>
    <w:p w14:paraId="30F20793" w14:textId="77777777" w:rsidR="001B4AE6" w:rsidRDefault="001B4AE6" w:rsidP="001B4AE6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vol. I pp.377-80)</w:t>
      </w:r>
    </w:p>
    <w:p w14:paraId="501963B3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</w:p>
    <w:p w14:paraId="7912A6EF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</w:p>
    <w:p w14:paraId="5B9B2804" w14:textId="77777777" w:rsidR="001B4AE6" w:rsidRDefault="001B4AE6" w:rsidP="001B4AE6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4 May 2024</w:t>
      </w:r>
    </w:p>
    <w:p w14:paraId="21A5C84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F06EAD" w14:textId="77777777" w:rsidR="001B4AE6" w:rsidRDefault="001B4AE6" w:rsidP="009139A6">
      <w:r>
        <w:separator/>
      </w:r>
    </w:p>
  </w:endnote>
  <w:endnote w:type="continuationSeparator" w:id="0">
    <w:p w14:paraId="045E977A" w14:textId="77777777" w:rsidR="001B4AE6" w:rsidRDefault="001B4A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7B491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60EE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DF87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659CA9" w14:textId="77777777" w:rsidR="001B4AE6" w:rsidRDefault="001B4AE6" w:rsidP="009139A6">
      <w:r>
        <w:separator/>
      </w:r>
    </w:p>
  </w:footnote>
  <w:footnote w:type="continuationSeparator" w:id="0">
    <w:p w14:paraId="50E1BD30" w14:textId="77777777" w:rsidR="001B4AE6" w:rsidRDefault="001B4A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25C2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C19E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81617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4AE6"/>
    <w:rsid w:val="000666E0"/>
    <w:rsid w:val="001B4AE6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3DCEE"/>
  <w15:chartTrackingRefBased/>
  <w15:docId w15:val="{F1BDE5F6-D902-4AD6-A4ED-C81083494A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2024-05-04T16:14:00Z</dcterms:created>
  <dcterms:modified xsi:type="dcterms:W3CDTF">2024-05-04T16:15:00Z</dcterms:modified>
</cp:coreProperties>
</file>